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1BF085F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26E048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B0EFE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B30E27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4F9FF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B93E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ABC1A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26A1E9E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6C84B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2CFF3B" w14:textId="1547F76C" w:rsidR="000E6CD2" w:rsidRPr="000E6CD2" w:rsidRDefault="00F73CF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20-652-338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485998" w14:textId="77777777" w:rsidR="000E6CD2" w:rsidRPr="000E6CD2" w:rsidRDefault="00F60554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  <w:tr w:rsidR="000E6CD2" w:rsidRPr="000E6CD2" w14:paraId="0BA5010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97C41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49CF5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E7B6E0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425F02A" w14:textId="03D9691C" w:rsidR="000E6CD2" w:rsidRPr="000E6CD2" w:rsidRDefault="00F73CFB" w:rsidP="00F73CFB">
            <w:pPr>
              <w:rPr>
                <w:rFonts w:cs="Arial"/>
                <w:szCs w:val="20"/>
              </w:rPr>
            </w:pPr>
            <w:r w:rsidRPr="00F73CFB">
              <w:rPr>
                <w:rFonts w:cs="Arial"/>
                <w:szCs w:val="20"/>
              </w:rPr>
              <w:t>Erweiterung und Sanierung der Kardinal von Galen Schule</w:t>
            </w:r>
          </w:p>
        </w:tc>
      </w:tr>
      <w:tr w:rsidR="000E6CD2" w:rsidRPr="000E6CD2" w14:paraId="6EBC901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039A6B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19AD4A5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F0C0C2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1FBCC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AC88D8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BDCA591" w14:textId="6CF8FD34" w:rsidR="000E6CD2" w:rsidRPr="000E6CD2" w:rsidRDefault="00F73CFB" w:rsidP="00F73CFB">
            <w:pPr>
              <w:rPr>
                <w:rFonts w:cs="Arial"/>
                <w:szCs w:val="20"/>
              </w:rPr>
            </w:pPr>
            <w:r w:rsidRPr="00F73CFB">
              <w:rPr>
                <w:rFonts w:cs="Arial"/>
                <w:szCs w:val="20"/>
              </w:rPr>
              <w:t>Innentüren</w:t>
            </w:r>
          </w:p>
        </w:tc>
      </w:tr>
    </w:tbl>
    <w:p w14:paraId="1AEA7CCA" w14:textId="77777777" w:rsidR="000E6CD2" w:rsidRDefault="000E6CD2" w:rsidP="000E6CD2">
      <w:pPr>
        <w:rPr>
          <w:rFonts w:cs="Arial"/>
          <w:szCs w:val="20"/>
        </w:rPr>
      </w:pPr>
    </w:p>
    <w:p w14:paraId="30C217D1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21187CE0" w14:textId="77777777" w:rsidR="000E6CD2" w:rsidRDefault="000E6CD2" w:rsidP="000E6CD2"/>
    <w:p w14:paraId="437B6FF2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71827732" w14:textId="77777777" w:rsidR="000E6CD2" w:rsidRPr="000E6CD2" w:rsidRDefault="000E6CD2" w:rsidP="000E6CD2"/>
    <w:p w14:paraId="3523A2AA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33242402" w14:textId="77777777" w:rsidR="000E6CD2" w:rsidRDefault="000E6CD2" w:rsidP="000E6CD2"/>
    <w:p w14:paraId="0C8628D0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766A6860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D85D00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748DA3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7BA96B9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33139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84B89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681777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92572E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273DF9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0668E0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D1BDD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6BD8B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00C4754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633AF8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EDA1E2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15AFF5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D3B88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459D793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6F3A549F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9C32A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40DBBA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F079E93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CD40BD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C39589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2045042B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5B3676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0EF1E265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BD9B0C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69AD3AD9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86F7A8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D7E65D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196CA3D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B79875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60A37C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BF25BB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D72AA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8B380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C8F07A7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B51ACD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D201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EA60BFD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2547D7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F41E975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F2B8CE4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26C4A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51EE31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24C8DE6C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F9ABB" w14:textId="77777777" w:rsidR="0081599A" w:rsidRDefault="0081599A">
      <w:r>
        <w:separator/>
      </w:r>
    </w:p>
  </w:endnote>
  <w:endnote w:type="continuationSeparator" w:id="0">
    <w:p w14:paraId="351FA6AB" w14:textId="77777777" w:rsidR="0081599A" w:rsidRDefault="0081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B727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7E91818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B1F82C8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2E8F711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99591F" wp14:editId="75FCE26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E5B1ACC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81FD2DD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4DFFD9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50E1E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1BF93" w14:textId="77777777" w:rsidR="0081599A" w:rsidRDefault="0081599A">
      <w:r>
        <w:separator/>
      </w:r>
    </w:p>
  </w:footnote>
  <w:footnote w:type="continuationSeparator" w:id="0">
    <w:p w14:paraId="6F273CF1" w14:textId="77777777" w:rsidR="0081599A" w:rsidRDefault="0081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D53CA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FCB69" w14:textId="77777777" w:rsidR="00B63072" w:rsidRDefault="00B63072" w:rsidP="000E6CD2">
    <w:pPr>
      <w:pStyle w:val="Kopfzeile"/>
    </w:pPr>
    <w:r>
      <w:t>235</w:t>
    </w:r>
  </w:p>
  <w:p w14:paraId="1EEB7581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8C479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4503893">
    <w:abstractNumId w:val="0"/>
  </w:num>
  <w:num w:numId="2" w16cid:durableId="960186190">
    <w:abstractNumId w:val="4"/>
  </w:num>
  <w:num w:numId="3" w16cid:durableId="761491110">
    <w:abstractNumId w:val="5"/>
  </w:num>
  <w:num w:numId="4" w16cid:durableId="776756056">
    <w:abstractNumId w:val="12"/>
  </w:num>
  <w:num w:numId="5" w16cid:durableId="212694092">
    <w:abstractNumId w:val="8"/>
  </w:num>
  <w:num w:numId="6" w16cid:durableId="2106416755">
    <w:abstractNumId w:val="2"/>
  </w:num>
  <w:num w:numId="7" w16cid:durableId="154809326">
    <w:abstractNumId w:val="10"/>
  </w:num>
  <w:num w:numId="8" w16cid:durableId="1851219892">
    <w:abstractNumId w:val="7"/>
  </w:num>
  <w:num w:numId="9" w16cid:durableId="541669357">
    <w:abstractNumId w:val="11"/>
  </w:num>
  <w:num w:numId="10" w16cid:durableId="362556841">
    <w:abstractNumId w:val="3"/>
  </w:num>
  <w:num w:numId="11" w16cid:durableId="934284870">
    <w:abstractNumId w:val="9"/>
  </w:num>
  <w:num w:numId="12" w16cid:durableId="1159660909">
    <w:abstractNumId w:val="9"/>
  </w:num>
  <w:num w:numId="13" w16cid:durableId="1079331131">
    <w:abstractNumId w:val="9"/>
  </w:num>
  <w:num w:numId="14" w16cid:durableId="127548573">
    <w:abstractNumId w:val="9"/>
  </w:num>
  <w:num w:numId="15" w16cid:durableId="631639034">
    <w:abstractNumId w:val="9"/>
  </w:num>
  <w:num w:numId="16" w16cid:durableId="2038310701">
    <w:abstractNumId w:val="1"/>
  </w:num>
  <w:num w:numId="17" w16cid:durableId="1581404188">
    <w:abstractNumId w:val="1"/>
  </w:num>
  <w:num w:numId="18" w16cid:durableId="932111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1599A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64D34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60554"/>
    <w:rsid w:val="00F73CFB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FB87BF"/>
  <w15:docId w15:val="{8986D1BC-ADC2-4229-939C-D210D0FD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99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Kümper, Julia (Stadt Emsdetten)</cp:lastModifiedBy>
  <cp:revision>3</cp:revision>
  <cp:lastPrinted>2016-02-18T07:36:00Z</cp:lastPrinted>
  <dcterms:created xsi:type="dcterms:W3CDTF">2021-03-02T11:28:00Z</dcterms:created>
  <dcterms:modified xsi:type="dcterms:W3CDTF">2026-07-02T13:47:00Z</dcterms:modified>
</cp:coreProperties>
</file>